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6567805</wp:posOffset>
                </wp:positionV>
                <wp:extent cx="3298190" cy="456565"/>
                <wp:effectExtent l="0" t="0" r="0" b="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19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>0854-</w:t>
                            </w:r>
                            <w:r>
                              <w:rPr>
                                <w:rFonts w:hint="eastAsia"/>
                              </w:rPr>
                              <w:t>3618686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0.3pt;margin-top:517.15pt;height:35.95pt;width:259.7pt;z-index:251662336;mso-width-relative:page;mso-height-relative:page;" filled="f" stroked="f" coordsize="21600,21600" o:gfxdata="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vofox2wAAAAwBAAAPAAAAAAAAAAEAIAAAACIAAABkcnMvZG93bnJldi54bWxQSwECFAAU&#10;AAAACACHTuJAJbmParUBAABX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>0854-</w:t>
                      </w:r>
                      <w:r>
                        <w:rPr>
                          <w:rFonts w:hint="eastAsia"/>
                        </w:rPr>
                        <w:t>3618686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4840605</wp:posOffset>
                </wp:positionV>
                <wp:extent cx="2024380" cy="1070610"/>
                <wp:effectExtent l="5080" t="4445" r="12700" b="698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4380" cy="1070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送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达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缴费人履行缴费手续后，由窗口出具凭证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55pt;margin-top:381.15pt;height:84.3pt;width:159.4pt;z-index:251661312;v-text-anchor:middle;mso-width-relative:page;mso-height-relative:page;" fillcolor="#FFFFFF" filled="t" stroked="t" coordsize="21600,21600" o:gfxdata="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3z5mGN0AAAALAQAADwAAAAAA&#10;AAABACAAAAAiAAAAZHJzL2Rvd25yZXYueG1sUEsBAhQAFAAAAAgAh07iQG/U5F0OAgAAQgQAAA4A&#10;AAAAAAAAAQAgAAAALAEAAGRycy9lMm9Eb2MueG1sUEsFBgAAAAAGAAYAWQEAAKw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r>
                        <w:t xml:space="preserve">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送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达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缴费人履行缴费手续后，由窗口出具凭证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1710055</wp:posOffset>
                </wp:positionH>
                <wp:positionV relativeFrom="paragraph">
                  <wp:posOffset>904240</wp:posOffset>
                </wp:positionV>
                <wp:extent cx="2016760" cy="923925"/>
                <wp:effectExtent l="5080" t="5080" r="5080" b="15875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76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公    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公告征收的对象、方式、范围、标准等应当公示的内容，并予以解释。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4.65pt;margin-top:71.2pt;height:72.75pt;width:158.8pt;z-index:251659264;v-text-anchor:middle;mso-width-relative:page;mso-height-relative:page;" fillcolor="#FFFFFF" filled="t" stroked="t" coordsize="21600,21600" o:gfxdata="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uxetDbAAAACwEAAA8AAAAAAAAAAQAgAAAA&#10;IgAAAGRycy9kb3ducmV2LnhtbFBLAQIUABQAAAAIAIdO4kArp5B4CAIAAEEEAAAOAAAAAAAAAAEA&#10;IAAAACoBAABkcnMvZTJvRG9jLnhtbFBLBQYAAAAABgAGAFkBAACk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r>
                        <w:t xml:space="preserve">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公    告</w:t>
                      </w:r>
                    </w:p>
                    <w:p>
                      <w:r>
                        <w:rPr>
                          <w:rFonts w:hint="eastAsia"/>
                        </w:rPr>
                        <w:t>公告征收的对象、方式、范围、标准等应当公示的内容，并予以解释。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1838960</wp:posOffset>
                </wp:positionV>
                <wp:extent cx="5715" cy="305435"/>
                <wp:effectExtent l="36830" t="0" r="33655" b="14605"/>
                <wp:wrapNone/>
                <wp:docPr id="7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flip:x;margin-left:212.25pt;margin-top:144.8pt;height:24.05pt;width:0.45pt;z-index:251665408;mso-width-relative:page;mso-height-relative:page;" filled="f" stroked="t" coordsize="21600,21600" o:gfxdata="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mnG1NwAAAALAQAADwAAAAAAAAAB&#10;ACAAAAAiAAAAZHJzL2Rvd25yZXYueG1sUEsBAhQAFAAAAAgAh07iQJmXA9cMAgAA/QMAAA4AAAAA&#10;AAAAAQAgAAAAKwEAAGRycy9lMm9Eb2MueG1sUEsFBgAAAAAGAAYAWQEAAKk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3213100</wp:posOffset>
                </wp:positionV>
                <wp:extent cx="635" cy="302895"/>
                <wp:effectExtent l="38100" t="0" r="37465" b="1905"/>
                <wp:wrapNone/>
                <wp:docPr id="8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289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13.75pt;margin-top:253pt;height:23.85pt;width:0.05pt;z-index:251666432;mso-width-relative:page;mso-height-relative:page;" filled="f" stroked="t" coordsize="21600,21600" o:gfxdata="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JVFZbZAAAACwEAAA8AAAAAAAAAAQAgAAAAIgAA&#10;AGRycy9kb3ducmV2LnhtbFBLAQIUABQAAAAIAIdO4kA0UqoABwIAAPwDAAAOAAAAAAAAAAEAIAAA&#10;ACgBAABkcnMvZTJvRG9jLnhtbFBLBQYAAAAABgAGAFkBAACh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水土保持补偿</w:t>
      </w:r>
      <w:r>
        <w:rPr>
          <w:rFonts w:hint="eastAsia" w:ascii="黑体" w:hAnsi="黑体" w:eastAsia="黑体" w:cs="黑体"/>
          <w:sz w:val="36"/>
          <w:szCs w:val="36"/>
        </w:rPr>
        <w:t>征收流程图</w:t>
      </w:r>
    </w:p>
    <w:p>
      <w:pPr>
        <w:jc w:val="center"/>
        <w:rPr>
          <w:rFonts w:ascii="仿宋_GB2312" w:hAnsi="黑体" w:eastAsia="仿宋_GB2312" w:cs="黑体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3981450</wp:posOffset>
                </wp:positionV>
                <wp:extent cx="6350" cy="471805"/>
                <wp:effectExtent l="33020" t="0" r="36830" b="635"/>
                <wp:wrapNone/>
                <wp:docPr id="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</wps:cNvCnPr>
                      <wps:spPr>
                        <a:xfrm>
                          <a:off x="0" y="0"/>
                          <a:ext cx="6350" cy="471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15.45pt;margin-top:313.5pt;height:37.15pt;width:0.5pt;z-index:251663360;mso-width-relative:page;mso-height-relative:page;" filled="f" stroked="t" coordsize="21600,21600" o:gfxdata="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FK41/YAAAACwEAAA8AAAAAAAAAAQAg&#10;AAAAIgAAAGRycy9kb3ducmV2LnhtbFBLAQIUABQAAAAIAIdO4kBka/U4DgIAABkEAAAOAAAAAAAA&#10;AAEAIAAAACc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1855470</wp:posOffset>
                </wp:positionH>
                <wp:positionV relativeFrom="paragraph">
                  <wp:posOffset>3145155</wp:posOffset>
                </wp:positionV>
                <wp:extent cx="1762125" cy="836295"/>
                <wp:effectExtent l="5080" t="4445" r="15875" b="12700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</w:pPr>
                            <w:r>
                              <w:rPr>
                                <w:rFonts w:hint="eastAsia"/>
                              </w:rPr>
                              <w:t>决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定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在规定期限内作出征收决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6.1pt;margin-top:247.65pt;height:65.85pt;width:138.75pt;z-index:251660288;v-text-anchor:middle;mso-width-relative:page;mso-height-relative:page;" fillcolor="#FFFFFF" filled="t" stroked="t" coordsize="21600,21600" o:gfxdata="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zxgi3QAAAAsBAAAPAAAAAAAA&#10;AAEAIAAAACIAAABkcnMvZG93bnJldi54bWxQSwECFAAUAAAACACHTuJA/38lJA0CAABBBAAADgAA&#10;AAAAAAABACAAAAAsAQAAZHJzL2Uyb0RvYy54bWxQSwUGAAAAAAYABgBZAQAAqw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</w:pPr>
                      <w:r>
                        <w:rPr>
                          <w:rFonts w:hint="eastAsia"/>
                        </w:rPr>
                        <w:t>决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定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在规定期限内作出征收决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1806575</wp:posOffset>
                </wp:positionV>
                <wp:extent cx="1738630" cy="975360"/>
                <wp:effectExtent l="4445" t="4445" r="9525" b="10795"/>
                <wp:wrapNone/>
                <wp:docPr id="6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630" cy="97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审核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对有关材料进行审核，提出审核意见。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42.6pt;margin-top:142.25pt;height:76.8pt;width:136.9pt;z-index:251664384;v-text-anchor:middle;mso-width-relative:page;mso-height-relative:page;" fillcolor="#FFFFFF" filled="t" stroked="t" coordsize="21600,21600" o:gfxdata="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5BSot0AAAALAQAADwAAAAAA&#10;AAABACAAAAAiAAAAZHJzL2Rvd25yZXYueG1sUEsBAhQAFAAAAAgAh07iQEoDdl0OAgAAQQQAAA4A&#10;AAAAAAAAAQAgAAAALAEAAGRycy9lMm9Eb2MueG1sUEsFBgAAAAAGAAYAWQEAAKw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>审核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对有关材料进行审核，提出审核意见。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E766E9"/>
    <w:rsid w:val="00152C3C"/>
    <w:rsid w:val="00153FCD"/>
    <w:rsid w:val="001E6731"/>
    <w:rsid w:val="001F3541"/>
    <w:rsid w:val="002221AB"/>
    <w:rsid w:val="0022433D"/>
    <w:rsid w:val="002463DD"/>
    <w:rsid w:val="00347E68"/>
    <w:rsid w:val="00392784"/>
    <w:rsid w:val="00485B90"/>
    <w:rsid w:val="006F70DF"/>
    <w:rsid w:val="00791458"/>
    <w:rsid w:val="00817B08"/>
    <w:rsid w:val="00AE0859"/>
    <w:rsid w:val="00B25C57"/>
    <w:rsid w:val="00D64483"/>
    <w:rsid w:val="00E042E4"/>
    <w:rsid w:val="00E338EF"/>
    <w:rsid w:val="00E766E9"/>
    <w:rsid w:val="00F06CCB"/>
    <w:rsid w:val="00F83FF3"/>
    <w:rsid w:val="00FA4D68"/>
    <w:rsid w:val="0E964EAC"/>
    <w:rsid w:val="115F0ED8"/>
    <w:rsid w:val="18776C93"/>
    <w:rsid w:val="2299433D"/>
    <w:rsid w:val="586A1D4D"/>
    <w:rsid w:val="61485DB7"/>
    <w:rsid w:val="6C8F6477"/>
    <w:rsid w:val="6E322C8A"/>
    <w:rsid w:val="70EC4CFF"/>
    <w:rsid w:val="7C622379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2017-09-14T07:44:00Z</dcterms:created>
  <dc:creator>Administrator</dc:creator>
  <cp:lastModifiedBy>p'c</cp:lastModifiedBy>
  <dcterms:modified xsi:type="dcterms:W3CDTF">2022-12-09T06:34:48Z</dcterms:modified>
  <dc:title>水资源费征收流程图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DCA65B6EBFB3419A807FF1168CBC0E20</vt:lpwstr>
  </property>
</Properties>
</file>