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取水许可监督检查行政检查流程图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3723005</wp:posOffset>
                </wp:positionV>
                <wp:extent cx="1851025" cy="523240"/>
                <wp:effectExtent l="4445" t="5080" r="11430" b="508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025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检查报告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35pt;margin-top:293.15pt;height:41.2pt;width:145.75pt;z-index:251661312;v-text-anchor:middle;mso-width-relative:page;mso-height-relative:page;" fillcolor="#FFFFFF" filled="t" stroked="t" coordsize="21600,21600" o:gfxdata="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YkEp3AAAAAsBAAAPAAAAAAAAAAEAIAAA&#10;ACIAAABkcnMvZG93bnJldi54bWxQSwECFAAUAAAACACHTuJAN5i0yQgCAAAzBAAADgAAAAAAAAAB&#10;ACAAAAAr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检查报告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2697480</wp:posOffset>
                </wp:positionV>
                <wp:extent cx="1677670" cy="671830"/>
                <wp:effectExtent l="4445" t="5080" r="13335" b="889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40.75pt;margin-top:212.4pt;height:52.9pt;width:132.1pt;z-index:251660288;v-text-anchor:middle;mso-width-relative:page;mso-height-relative:page;" fillcolor="#FFFFFF" filled="t" stroked="t" coordsize="21600,21600" o:gfxdata="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PGma3QAAAAsBAAAPAAAAAAAAAAEAIAAA&#10;ACIAAABkcnMvZG93bnJldi54bWxQSwECFAAUAAAACACHTuJAJLtpiQcCAAAzBAAADgAAAAAAAAAB&#10;ACAAAAAs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1596390</wp:posOffset>
                </wp:positionV>
                <wp:extent cx="1837055" cy="674370"/>
                <wp:effectExtent l="4445" t="5080" r="6350" b="635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公告或通知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6.4pt;margin-top:125.7pt;height:53.1pt;width:144.65pt;z-index:251663360;v-text-anchor:middle;mso-width-relative:page;mso-height-relative:page;" fillcolor="#FFFFFF" filled="t" stroked="t" coordsize="21600,21600" o:gfxdata="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nLQXd0AAAALAQAADwAAAAAAAAABACAAAAAi&#10;AAAAZHJzL2Rvd25yZXYueG1sUEsBAhQAFAAAAAgAh07iQHyXem0FAgAAMwQAAA4AAAAAAAAAAQAg&#10;AAAALA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公告或通知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4279900</wp:posOffset>
                </wp:positionV>
                <wp:extent cx="3810" cy="316230"/>
                <wp:effectExtent l="37465" t="0" r="34925" b="762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35pt;margin-top:337pt;height:24.9pt;width:0.3pt;z-index:251667456;mso-width-relative:page;mso-height-relative:page;" filled="f" stroked="t" coordsize="21600,21600" o:gfxdata="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1mS/w2wAAAAsBAAAPAAAAAAAAAAEAIAAA&#10;ACIAAABkcnMvZG93bnJldi54bWxQSwECFAAUAAAACACHTuJA8P8fqQkCAAD+AwAADgAAAAAAAAAB&#10;ACAAAAAq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3033395</wp:posOffset>
                </wp:positionV>
                <wp:extent cx="595630" cy="12065"/>
                <wp:effectExtent l="0" t="27305" r="13970" b="36830"/>
                <wp:wrapNone/>
                <wp:docPr id="1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0" y="0"/>
                          <a:ext cx="595630" cy="120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72.85pt;margin-top:238.85pt;height:0.95pt;width:46.9pt;z-index:251668480;mso-width-relative:page;mso-height-relative:page;" filled="f" stroked="t" coordsize="21600,21600" o:gfxdata="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1ybsdgAAAALAQAADwAAAAAA&#10;AAABACAAAAAiAAAAZHJzL2Rvd25yZXYueG1sUEsBAhQAFAAAAAgAh07iQCH7TskTAgAAGwQAAA4A&#10;AAAAAAAAAQAgAAAAJwEAAGRycy9lMm9Eb2MueG1sUEsFBgAAAAAGAAYAWQEAAKw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2559685</wp:posOffset>
                </wp:positionV>
                <wp:extent cx="1811655" cy="1151255"/>
                <wp:effectExtent l="4445" t="4445" r="12700" b="63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6050" y="4820920"/>
                          <a:ext cx="1811655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取证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pt;margin-top:201.55pt;height:90.65pt;width:142.65pt;z-index:251669504;mso-width-relative:page;mso-height-relative:page;" fillcolor="#FFFFFF [3201]" filled="t" stroked="t" coordsize="21600,21600" o:gfxdata="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iLUttkAAAALAQAADwAAAAAAAAABACAAAAAiAAAAZHJzL2Rvd25yZXYueG1sUEsBAhQA&#10;FAAAAAgAh07iQA7sf4djAgAAxg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取证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1588770</wp:posOffset>
                </wp:positionH>
                <wp:positionV relativeFrom="paragraph">
                  <wp:posOffset>4577715</wp:posOffset>
                </wp:positionV>
                <wp:extent cx="1904365" cy="705485"/>
                <wp:effectExtent l="4445" t="4445" r="15240" b="1397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7660" y="6532880"/>
                          <a:ext cx="1904365" cy="705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pt;margin-top:360.45pt;height:55.55pt;width:149.95pt;z-index:251666432;mso-width-relative:page;mso-height-relative:page;" fillcolor="#FFFFFF [3201]" filled="t" stroked="t" coordsize="21600,21600" o:gfxdata="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10phL1wAAAAsBAAAPAAAAAAAAAAEAIAAAACIAAABkcnMvZG93bnJldi54bWxQSwECFAAU&#10;AAAACACHTuJASrPzpG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3435350</wp:posOffset>
                </wp:positionV>
                <wp:extent cx="3810" cy="316230"/>
                <wp:effectExtent l="37465" t="0" r="34925" b="762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8pt;margin-top:270.5pt;height:24.9pt;width:0.3pt;z-index:251662336;mso-width-relative:page;mso-height-relative:page;" filled="f" stroked="t" coordsize="21600,21600" o:gfxdata="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Xkbl2gAAAAsBAAAPAAAAAAAAAAEAIAAA&#10;ACIAAABkcnMvZG93bnJldi54bWxQSwECFAAUAAAACACHTuJAqneJLAoCAAD9AwAADgAAAAAAAAAB&#10;ACAAAAAp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1283970</wp:posOffset>
                </wp:positionV>
                <wp:extent cx="5715" cy="305435"/>
                <wp:effectExtent l="36830" t="0" r="33655" b="1841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.8pt;margin-top:101.1pt;height:24.05pt;width:0.45pt;z-index:251664384;mso-width-relative:page;mso-height-relative:page;" filled="f" stroked="t" coordsize="21600,21600" o:gfxdata="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5E//aAAAACwEAAA8AAAAAAAAAAQAg&#10;AAAAIgAAAGRycy9kb3ducmV2LnhtbFBLAQIUABQAAAAIAIdO4kCV+jnu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530225</wp:posOffset>
                </wp:positionV>
                <wp:extent cx="1572895" cy="720725"/>
                <wp:effectExtent l="4445" t="4445" r="22860" b="17780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89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制定检查方案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6.25pt;margin-top:41.75pt;height:56.75pt;width:123.85pt;z-index:251659264;v-text-anchor:middle;mso-width-relative:page;mso-height-relative:page;" fillcolor="#FFFFFF" filled="t" stroked="t" coordsize="21600,21600" o:gfxdata="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rYka9sAAAAKAQAADwAAAAAAAAABACAAAAAi&#10;AAAAZHJzL2Rvd25yZXYueG1sUEsBAhQAFAAAAAgAh07iQAE30ZQHAgAAMwQAAA4AAAAAAAAAAQAg&#10;AAAAKg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制定检查方案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2270760</wp:posOffset>
                </wp:positionV>
                <wp:extent cx="5080" cy="440690"/>
                <wp:effectExtent l="37465" t="0" r="33655" b="1651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0" y="0"/>
                          <a:ext cx="508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208.35pt;margin-top:178.8pt;height:34.7pt;width:0.4pt;z-index:251665408;mso-width-relative:page;mso-height-relative:page;" filled="f" stroked="t" coordsize="21600,21600" o:gfxdata="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OPaG52wAA&#10;AAsBAAAPAAAAAAAAAAEAIAAAACIAAABkcnMvZG93bnJldi54bWxQSwECFAAUAAAACACHTuJA3OcI&#10;mxsCAAAjBAAADgAAAAAAAAABACAAAAAqAQAAZHJzL2Uyb0RvYy54bWxQSwUGAAAAAAYABgBZAQAA&#10;tw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66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6666"/>
        </w:tabs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办理机构：荔波县水务局</w:t>
      </w:r>
    </w:p>
    <w:p>
      <w:pPr>
        <w:tabs>
          <w:tab w:val="left" w:pos="666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6666"/>
        </w:tabs>
        <w:bidi w:val="0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业务电话：0854-3619685 监督电话：0854-3611085</w:t>
      </w:r>
    </w:p>
    <w:p>
      <w:pPr>
        <w:tabs>
          <w:tab w:val="left" w:pos="6666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857C3"/>
    <w:multiLevelType w:val="singleLevel"/>
    <w:tmpl w:val="ECC857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E766E9"/>
    <w:rsid w:val="00152C3C"/>
    <w:rsid w:val="00153FCD"/>
    <w:rsid w:val="001E6731"/>
    <w:rsid w:val="002221AB"/>
    <w:rsid w:val="002463DD"/>
    <w:rsid w:val="00347E68"/>
    <w:rsid w:val="00392784"/>
    <w:rsid w:val="00485B90"/>
    <w:rsid w:val="006F70DF"/>
    <w:rsid w:val="00817B08"/>
    <w:rsid w:val="00AE0859"/>
    <w:rsid w:val="00B25C57"/>
    <w:rsid w:val="00E042E4"/>
    <w:rsid w:val="00E766E9"/>
    <w:rsid w:val="00F06CCB"/>
    <w:rsid w:val="00F83FF3"/>
    <w:rsid w:val="00FA4D68"/>
    <w:rsid w:val="03055DBC"/>
    <w:rsid w:val="0E964EAC"/>
    <w:rsid w:val="115F0ED8"/>
    <w:rsid w:val="176A3729"/>
    <w:rsid w:val="1914323C"/>
    <w:rsid w:val="21F744CD"/>
    <w:rsid w:val="2299433D"/>
    <w:rsid w:val="33DB7682"/>
    <w:rsid w:val="3EF728F9"/>
    <w:rsid w:val="4CDA2B7F"/>
    <w:rsid w:val="5CD021DF"/>
    <w:rsid w:val="6A264788"/>
    <w:rsid w:val="70EC4CFF"/>
    <w:rsid w:val="79D85FD8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38</Words>
  <Characters>60</Characters>
  <Lines>0</Lines>
  <Paragraphs>0</Paragraphs>
  <TotalTime>2</TotalTime>
  <ScaleCrop>false</ScaleCrop>
  <LinksUpToDate>false</LinksUpToDate>
  <CharactersWithSpaces>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2022-12-09T05:35:29Z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6D6D165B057048CB920D8084A0740FBF</vt:lpwstr>
  </property>
</Properties>
</file>