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水资源管理监督检查</w:t>
      </w:r>
      <w:r>
        <w:rPr>
          <w:rFonts w:hint="eastAsia" w:ascii="黑体" w:hAnsi="黑体" w:eastAsia="黑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6567805</wp:posOffset>
                </wp:positionV>
                <wp:extent cx="3298190" cy="456565"/>
                <wp:effectExtent l="0" t="0" r="0" b="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8190" cy="456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办理机构：荔波县水务局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业务电话：</w:t>
                            </w:r>
                            <w:r>
                              <w:t>0854-</w:t>
                            </w:r>
                            <w:r>
                              <w:rPr>
                                <w:rFonts w:hint="eastAsia"/>
                              </w:rPr>
                              <w:t>3619685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监督电话：</w:t>
                            </w:r>
                            <w:r>
                              <w:t>0854-3611085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0.3pt;margin-top:517.15pt;height:35.95pt;width:259.7pt;z-index:251662336;mso-width-relative:page;mso-height-relative:page;" filled="f" stroked="f" coordsize="21600,21600" o:gfxdata="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vofox2wAAAAwBAAAPAAAAAAAAAAEAIAAAACIAAABkcnMvZG93bnJldi54bWxQSwECFAAU&#10;AAAACACHTuJAJbmParUBAABXAwAADgAAAAAAAAABACAAAAAqAQAAZHJzL2Uyb0RvYy54bWxQSwUG&#10;AAAAAAYABgBZAQAAU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办理机构：荔波县水务局</w:t>
                      </w:r>
                    </w:p>
                    <w:p>
                      <w:r>
                        <w:rPr>
                          <w:rFonts w:hint="eastAsia"/>
                        </w:rPr>
                        <w:t>业务电话：</w:t>
                      </w:r>
                      <w:r>
                        <w:t>0854-</w:t>
                      </w:r>
                      <w:r>
                        <w:rPr>
                          <w:rFonts w:hint="eastAsia"/>
                        </w:rPr>
                        <w:t>3619685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</w:rPr>
                        <w:t>监督电话：</w:t>
                      </w:r>
                      <w:r>
                        <w:t>0854-3611085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行政检查</w:t>
      </w:r>
      <w:r>
        <w:rPr>
          <w:rFonts w:hint="eastAsia" w:ascii="黑体" w:hAnsi="黑体" w:eastAsia="黑体" w:cs="黑体"/>
          <w:sz w:val="44"/>
          <w:szCs w:val="44"/>
        </w:rPr>
        <w:t>流程图</w:t>
      </w:r>
    </w:p>
    <w:p>
      <w:pPr>
        <w:jc w:val="center"/>
        <w:rPr>
          <w:rFonts w:ascii="仿宋_GB2312" w:hAnsi="黑体" w:eastAsia="仿宋_GB2312" w:cs="黑体"/>
          <w:sz w:val="28"/>
          <w:szCs w:val="28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1693545</wp:posOffset>
                </wp:positionH>
                <wp:positionV relativeFrom="paragraph">
                  <wp:posOffset>3723005</wp:posOffset>
                </wp:positionV>
                <wp:extent cx="1851025" cy="523240"/>
                <wp:effectExtent l="4445" t="5080" r="11430" b="5080"/>
                <wp:wrapNone/>
                <wp:docPr id="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025" cy="52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检查报告</w:t>
                            </w:r>
                          </w:p>
                          <w:p>
                            <w:pPr>
                              <w:jc w:val="left"/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33.35pt;margin-top:293.15pt;height:41.2pt;width:145.75pt;z-index:251661312;v-text-anchor:middle;mso-width-relative:page;mso-height-relative:page;" fillcolor="#FFFFFF" filled="t" stroked="t" coordsize="21600,21600" o:gfxdata="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ZYkEp3AAAAAsBAAAPAAAAAAAAAAEAIAAA&#10;ACIAAABkcnMvZG93bnJldi54bWxQSwECFAAUAAAACACHTuJAN5i0yQgCAAAzBAAADgAAAAAAAAAB&#10;ACAAAAArAQAAZHJzL2Uyb0RvYy54bWxQSwUGAAAAAAYABgBZAQAApQ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检查报告</w:t>
                      </w:r>
                    </w:p>
                    <w:p>
                      <w:pPr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1787525</wp:posOffset>
                </wp:positionH>
                <wp:positionV relativeFrom="paragraph">
                  <wp:posOffset>2697480</wp:posOffset>
                </wp:positionV>
                <wp:extent cx="1677670" cy="671830"/>
                <wp:effectExtent l="4445" t="5080" r="13335" b="8890"/>
                <wp:wrapNone/>
                <wp:docPr id="2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67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840" w:firstLineChars="400"/>
                              <w:jc w:val="left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140.75pt;margin-top:212.4pt;height:52.9pt;width:132.1pt;z-index:251660288;v-text-anchor:middle;mso-width-relative:page;mso-height-relative:page;" fillcolor="#FFFFFF" filled="t" stroked="t" coordsize="21600,21600" o:gfxdata="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PGma3QAAAAsBAAAPAAAAAAAAAAEAIAAA&#10;ACIAAABkcnMvZG93bnJldi54bWxQSwECFAAUAAAACACHTuJAJLtpiQcCAAAzBAAADgAAAAAAAAAB&#10;ACAAAAAsAQAAZHJzL2Uyb0RvYy54bWxQSwUGAAAAAAYABgBZAQAApQUAAAAA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jc w:val="left"/>
                      </w:pPr>
                      <w:r>
                        <w:rPr>
                          <w:rFonts w:hint="eastAsia"/>
                          <w:lang w:eastAsia="zh-CN"/>
                        </w:rPr>
                        <w:t>检查实施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1732280</wp:posOffset>
                </wp:positionH>
                <wp:positionV relativeFrom="paragraph">
                  <wp:posOffset>1596390</wp:posOffset>
                </wp:positionV>
                <wp:extent cx="1837055" cy="674370"/>
                <wp:effectExtent l="4445" t="5080" r="6350" b="635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055" cy="674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公告或通知</w:t>
                            </w:r>
                          </w:p>
                          <w:p>
                            <w:pPr>
                              <w:ind w:firstLine="630" w:firstLineChars="300"/>
                              <w:jc w:val="left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（暗访不通告）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136.4pt;margin-top:125.7pt;height:53.1pt;width:144.65pt;z-index:251664384;v-text-anchor:middle;mso-width-relative:page;mso-height-relative:page;" fillcolor="#FFFFFF" filled="t" stroked="t" coordsize="21600,21600" o:gfxdata="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nLQXd0AAAALAQAADwAAAAAAAAABACAAAAAi&#10;AAAAZHJzL2Rvd25yZXYueG1sUEsBAhQAFAAAAAgAh07iQHyXem0FAgAAMwQAAA4AAAAAAAAAAQAg&#10;AAAALAEAAGRycy9lMm9Eb2MueG1sUEsFBgAAAAAGAAYAWQEAAKM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公告或通知</w:t>
                      </w:r>
                    </w:p>
                    <w:p>
                      <w:pPr>
                        <w:ind w:firstLine="630" w:firstLineChars="300"/>
                        <w:jc w:val="left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（暗访不通告）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4279900</wp:posOffset>
                </wp:positionV>
                <wp:extent cx="3810" cy="316230"/>
                <wp:effectExtent l="37465" t="0" r="34925" b="7620"/>
                <wp:wrapNone/>
                <wp:docPr id="10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162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206.35pt;margin-top:337pt;height:24.9pt;width:0.3pt;z-index:251668480;mso-width-relative:page;mso-height-relative:page;" filled="f" stroked="t" coordsize="21600,21600" o:gfxdata="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1mS/w2wAAAAsBAAAPAAAAAAAAAAEAIAAA&#10;ACIAAABkcnMvZG93bnJldi54bWxQSwECFAAUAAAACACHTuJA8P8fqQkCAAD+AwAADgAAAAAAAAAB&#10;ACAAAAAqAQAAZHJzL2Uyb0RvYy54bWxQSwUGAAAAAAYABgBZAQAApQ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3465195</wp:posOffset>
                </wp:positionH>
                <wp:positionV relativeFrom="paragraph">
                  <wp:posOffset>3033395</wp:posOffset>
                </wp:positionV>
                <wp:extent cx="595630" cy="12065"/>
                <wp:effectExtent l="0" t="27305" r="13970" b="36830"/>
                <wp:wrapNone/>
                <wp:docPr id="11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3"/>
                      </wps:cNvCnPr>
                      <wps:spPr>
                        <a:xfrm>
                          <a:off x="0" y="0"/>
                          <a:ext cx="595630" cy="1206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272.85pt;margin-top:238.85pt;height:0.95pt;width:46.9pt;z-index:251669504;mso-width-relative:page;mso-height-relative:page;" filled="f" stroked="t" coordsize="21600,21600" o:gfxdata="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1ybsdgAAAALAQAADwAAAAAA&#10;AAABACAAAAAiAAAAZHJzL2Rvd25yZXYueG1sUEsBAhQAFAAAAAgAh07iQCH7TskTAgAAGwQAAA4A&#10;AAAAAAAAAQAgAAAAJwEAAGRycy9lMm9Eb2MueG1sUEsFBgAAAAAGAAYAWQEAAKwFAAAAAA=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4036060</wp:posOffset>
                </wp:positionH>
                <wp:positionV relativeFrom="paragraph">
                  <wp:posOffset>2559685</wp:posOffset>
                </wp:positionV>
                <wp:extent cx="1811655" cy="1151255"/>
                <wp:effectExtent l="4445" t="4445" r="12700" b="635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26050" y="4820920"/>
                          <a:ext cx="1811655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查阅资料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查看现场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听取当事人陈述申辩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取证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其它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8pt;margin-top:201.55pt;height:90.65pt;width:142.65pt;z-index:251670528;mso-width-relative:page;mso-height-relative:page;" fillcolor="#FFFFFF [3201]" filled="t" stroked="t" coordsize="21600,21600" o:gfxdata="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iLUttkAAAALAQAADwAAAAAAAAABACAAAAAiAAAAZHJzL2Rvd25yZXYueG1sUEsBAhQA&#10;FAAAAAgAh07iQA7sf4djAgAAxgQAAA4AAAAAAAAAAQAgAAAAKA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查阅资料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查看现场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听取当事人陈述申辩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取证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其它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1588770</wp:posOffset>
                </wp:positionH>
                <wp:positionV relativeFrom="paragraph">
                  <wp:posOffset>4577715</wp:posOffset>
                </wp:positionV>
                <wp:extent cx="1904365" cy="705485"/>
                <wp:effectExtent l="4445" t="4445" r="15240" b="1397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67660" y="6532880"/>
                          <a:ext cx="1904365" cy="705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840" w:firstLineChars="400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1pt;margin-top:360.45pt;height:55.55pt;width:149.95pt;z-index:251667456;mso-width-relative:page;mso-height-relative:page;" fillcolor="#FFFFFF [3201]" filled="t" stroked="t" coordsize="21600,21600" o:gfxdata="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10phL1wAAAAsBAAAPAAAAAAAAAAEAIAAAACIAAABkcnMvZG93bnJldi54bWxQSwECFAAU&#10;AAAACACHTuJASrPzpGQCAADD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840" w:firstLineChars="400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2626360</wp:posOffset>
                </wp:positionH>
                <wp:positionV relativeFrom="paragraph">
                  <wp:posOffset>3435350</wp:posOffset>
                </wp:positionV>
                <wp:extent cx="3810" cy="316230"/>
                <wp:effectExtent l="37465" t="0" r="34925" b="7620"/>
                <wp:wrapNone/>
                <wp:docPr id="5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31623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flip:x;margin-left:206.8pt;margin-top:270.5pt;height:24.9pt;width:0.3pt;z-index:251663360;mso-width-relative:page;mso-height-relative:page;" filled="f" stroked="t" coordsize="21600,21600" o:gfxdata="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mXkbl2gAAAAsBAAAPAAAAAAAAAAEAIAAA&#10;ACIAAABkcnMvZG93bnJldi54bWxQSwECFAAUAAAACACHTuJAqneJLAoCAAD9AwAADgAAAAAAAAAB&#10;ACAAAAApAQAAZHJzL2Uyb0RvYy54bWxQSwUGAAAAAAYABgBZAQAApQ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1283970</wp:posOffset>
                </wp:positionV>
                <wp:extent cx="5715" cy="305435"/>
                <wp:effectExtent l="36830" t="0" r="33655" b="18415"/>
                <wp:wrapNone/>
                <wp:docPr id="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3054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flip:x;margin-left:207.8pt;margin-top:101.1pt;height:24.05pt;width:0.45pt;z-index:251665408;mso-width-relative:page;mso-height-relative:page;" filled="f" stroked="t" coordsize="21600,21600" o:gfxdata="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l5E//aAAAACwEAAA8AAAAAAAAAAQAg&#10;AAAAIgAAAGRycy9kb3ducmV2LnhtbFBLAQIUABQAAAAIAIdO4kCV+jnuDAIAAP0DAAAOAAAAAAAA&#10;AAEAIAAAACkBAABkcnMvZTJvRG9jLnhtbFBLBQYAAAAABgAGAFkBAACnBQAAAAA=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530225</wp:posOffset>
                </wp:positionV>
                <wp:extent cx="1572895" cy="720725"/>
                <wp:effectExtent l="4445" t="4445" r="22860" b="17780"/>
                <wp:wrapNone/>
                <wp:docPr id="1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2895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制定检查方案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146.25pt;margin-top:41.75pt;height:56.75pt;width:123.85pt;z-index:251659264;v-text-anchor:middle;mso-width-relative:page;mso-height-relative:page;" fillcolor="#FFFFFF" filled="t" stroked="t" coordsize="21600,21600" o:gfxdata="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XrYka9sAAAAKAQAADwAAAAAAAAABACAAAAAi&#10;AAAAZHJzL2Rvd25yZXYueG1sUEsBAhQAFAAAAAgAh07iQAE30ZQHAgAAMwQAAA4AAAAAAAAAAQAg&#10;AAAAKgEAAGRycy9lMm9Eb2MueG1sUEsFBgAAAAAGAAYAWQEAAKMFAAAAAA==&#10;">
                <v:fill on="t" focussize="0,0"/>
                <v:stroke weight="0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制定检查方案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2270760</wp:posOffset>
                </wp:positionV>
                <wp:extent cx="5080" cy="440690"/>
                <wp:effectExtent l="37465" t="0" r="33655" b="16510"/>
                <wp:wrapNone/>
                <wp:docPr id="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 flipH="1">
                          <a:off x="0" y="0"/>
                          <a:ext cx="5080" cy="4406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flip:x;margin-left:208.35pt;margin-top:178.8pt;height:34.7pt;width:0.4pt;z-index:251666432;mso-width-relative:page;mso-height-relative:page;" filled="f" stroked="t" coordsize="21600,21600" o:gfxdata="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OPaG52wAA&#10;AAsBAAAPAAAAAAAAAAEAIAAAACIAAABkcnMvZG93bnJldi54bWxQSwECFAAUAAAACACHTuJA3OcI&#10;mxsCAAAjBAAADgAAAAAAAAABACAAAAAqAQAAZHJzL2Uyb0RvYy54bWxQSwUGAAAAAAYABgBZAQAA&#10;twUAAAAA&#10;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C857C3"/>
    <w:multiLevelType w:val="singleLevel"/>
    <w:tmpl w:val="ECC857C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NTdlNmY5YTBlNzQ3MTc3MzMzZDhhZjUzODE5MGEifQ=="/>
  </w:docVars>
  <w:rsids>
    <w:rsidRoot w:val="00E766E9"/>
    <w:rsid w:val="00152C3C"/>
    <w:rsid w:val="00153FCD"/>
    <w:rsid w:val="001E6731"/>
    <w:rsid w:val="002221AB"/>
    <w:rsid w:val="002463DD"/>
    <w:rsid w:val="00347E68"/>
    <w:rsid w:val="00392784"/>
    <w:rsid w:val="00485B90"/>
    <w:rsid w:val="006F70DF"/>
    <w:rsid w:val="00817B08"/>
    <w:rsid w:val="00AE0859"/>
    <w:rsid w:val="00B25C57"/>
    <w:rsid w:val="00E042E4"/>
    <w:rsid w:val="00E766E9"/>
    <w:rsid w:val="00F06CCB"/>
    <w:rsid w:val="00F83FF3"/>
    <w:rsid w:val="00FA4D68"/>
    <w:rsid w:val="03055DBC"/>
    <w:rsid w:val="0E964EAC"/>
    <w:rsid w:val="115F0ED8"/>
    <w:rsid w:val="1914323C"/>
    <w:rsid w:val="2299433D"/>
    <w:rsid w:val="33DB7682"/>
    <w:rsid w:val="49D87704"/>
    <w:rsid w:val="4CDA2B7F"/>
    <w:rsid w:val="5CD021DF"/>
    <w:rsid w:val="6A264788"/>
    <w:rsid w:val="70EC4CFF"/>
    <w:rsid w:val="746C22AB"/>
    <w:rsid w:val="7F15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16</Words>
  <Characters>16</Characters>
  <Lines>0</Lines>
  <Paragraphs>0</Paragraphs>
  <TotalTime>1</TotalTime>
  <ScaleCrop>false</ScaleCrop>
  <LinksUpToDate>false</LinksUpToDate>
  <CharactersWithSpaces>16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p'c</cp:lastModifiedBy>
  <dcterms:modified xsi:type="dcterms:W3CDTF">2022-12-09T05:35:56Z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DAFA8E5C4EAB421085E96FCB1BFDED1C</vt:lpwstr>
  </property>
</Properties>
</file>